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Kliniken Ostalb, Erweiterung der Angiographie in Aalen - Elektroinstallation -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2026-OAK-AA-09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Elektroinstallation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